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B56BF" w14:textId="56BCF710" w:rsidR="00AF01A0" w:rsidRDefault="002A49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#10</w:t>
      </w:r>
      <w:r w:rsidR="00E45D8B">
        <w:rPr>
          <w:rFonts w:cs="Arial"/>
          <w:b/>
          <w:sz w:val="24"/>
          <w:szCs w:val="24"/>
        </w:rPr>
        <w:t>1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D440D9">
        <w:rPr>
          <w:b/>
          <w:i/>
          <w:sz w:val="28"/>
        </w:rPr>
        <w:t>6475</w:t>
      </w:r>
      <w:bookmarkStart w:id="1" w:name="_GoBack"/>
      <w:bookmarkEnd w:id="1"/>
    </w:p>
    <w:p w14:paraId="795515AF" w14:textId="140EEA89" w:rsidR="002A4991" w:rsidRDefault="00E45D8B" w:rsidP="002A49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Chicago</w:t>
      </w:r>
      <w:r w:rsidR="002A4991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USA</w:t>
      </w:r>
      <w:r w:rsidR="002A4991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2A4991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17</w:t>
      </w:r>
      <w:r w:rsidR="002A4991"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November</w:t>
      </w:r>
      <w:r w:rsidR="002A4991"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810B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810B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810B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64213FC2" w:rsidR="00AF01A0" w:rsidRDefault="00A80EE5">
            <w:pPr>
              <w:pStyle w:val="CRCoverPage"/>
              <w:spacing w:after="0"/>
              <w:ind w:left="100"/>
            </w:pPr>
            <w:r w:rsidRPr="00A80EE5">
              <w:t>PRD21 CDS: PC3 CA_n1A-n3A, CA_n77(2A), CA_n77(2</w:t>
            </w:r>
            <w:proofErr w:type="gramStart"/>
            <w:r w:rsidRPr="00A80EE5">
              <w:t>A)_</w:t>
            </w:r>
            <w:proofErr w:type="gramEnd"/>
            <w:r w:rsidRPr="00A80EE5">
              <w:t>UL_n77(2A)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810B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67B0EE93" w:rsidR="00AF01A0" w:rsidRDefault="00E45D8B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30466D6C" w:rsidR="00AF01A0" w:rsidRDefault="002A4991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 w:rsidR="00E45D8B">
              <w:rPr>
                <w:noProof/>
              </w:rPr>
              <w:t>10-19</w:t>
            </w:r>
            <w:r w:rsidRPr="008C2C74">
              <w:rPr>
                <w:noProof/>
              </w:rPr>
              <w:fldChar w:fldCharType="end"/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810B9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2EA0E211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810B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6D0D7D64" w:rsidR="00AF01A0" w:rsidRDefault="006321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810B9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810B9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810B9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810B9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810B9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6435A00E" w:rsidR="00AF01A0" w:rsidRDefault="002A4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4353C474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7FA46616" w:rsidR="00AF01A0" w:rsidRDefault="006321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810B9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D0F69D1" w14:textId="77777777" w:rsidR="00FD0575" w:rsidRDefault="004721A1" w:rsidP="00FD0575">
            <w:pPr>
              <w:pStyle w:val="CRCoverPage"/>
              <w:spacing w:after="0"/>
            </w:pPr>
            <w:r w:rsidRPr="002C5388">
              <w:t>NR band</w:t>
            </w:r>
            <w:r>
              <w:t xml:space="preserve"> </w:t>
            </w:r>
            <w:r w:rsidR="00256962" w:rsidRPr="00256962">
              <w:t>CA_n1A-n3A</w:t>
            </w:r>
          </w:p>
          <w:p w14:paraId="56586EAD" w14:textId="77777777" w:rsidR="00256962" w:rsidRDefault="00256962" w:rsidP="00FD0575">
            <w:pPr>
              <w:pStyle w:val="CRCoverPage"/>
              <w:spacing w:after="0"/>
            </w:pPr>
            <w:r w:rsidRPr="002C5388">
              <w:t>NR band</w:t>
            </w:r>
            <w:r>
              <w:t xml:space="preserve"> </w:t>
            </w:r>
            <w:r w:rsidRPr="00256962">
              <w:t>CA_n</w:t>
            </w:r>
            <w:r>
              <w:t>77(2A)</w:t>
            </w:r>
          </w:p>
          <w:p w14:paraId="21842912" w14:textId="6C5E6C15" w:rsidR="00256962" w:rsidRDefault="00256962" w:rsidP="00FD0575">
            <w:pPr>
              <w:pStyle w:val="CRCoverPage"/>
              <w:spacing w:after="0"/>
              <w:rPr>
                <w:b/>
                <w:caps/>
              </w:rPr>
            </w:pPr>
            <w:r w:rsidRPr="002C5388">
              <w:t>NR band</w:t>
            </w:r>
            <w:r>
              <w:t xml:space="preserve"> </w:t>
            </w:r>
            <w:r w:rsidRPr="00256962">
              <w:t>CA_n</w:t>
            </w:r>
            <w:r>
              <w:t>77(2A)_UL_n77(2A)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810B9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62462E89" w:rsidR="00AF01A0" w:rsidRDefault="00810B9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</w:t>
            </w:r>
            <w:r w:rsidR="00D0124A"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6192076" w14:textId="77777777" w:rsidR="00AF01A0" w:rsidRDefault="00AF01A0">
      <w:pPr>
        <w:pStyle w:val="CRCoverPage"/>
        <w:rPr>
          <w:lang w:val="en-US"/>
        </w:rPr>
      </w:pPr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9151E" w14:textId="77777777" w:rsidR="001D5F0F" w:rsidRDefault="001D5F0F">
      <w:pPr>
        <w:spacing w:after="0"/>
      </w:pPr>
      <w:r>
        <w:separator/>
      </w:r>
    </w:p>
  </w:endnote>
  <w:endnote w:type="continuationSeparator" w:id="0">
    <w:p w14:paraId="326B8E02" w14:textId="77777777" w:rsidR="001D5F0F" w:rsidRDefault="001D5F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9436" w14:textId="77777777" w:rsidR="00AF01A0" w:rsidRDefault="00810B9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A33F1" w14:textId="77777777" w:rsidR="001D5F0F" w:rsidRDefault="001D5F0F">
      <w:pPr>
        <w:spacing w:after="0"/>
      </w:pPr>
      <w:r>
        <w:separator/>
      </w:r>
    </w:p>
  </w:footnote>
  <w:footnote w:type="continuationSeparator" w:id="0">
    <w:p w14:paraId="33C6519E" w14:textId="77777777" w:rsidR="001D5F0F" w:rsidRDefault="001D5F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837E0" w14:textId="77777777" w:rsidR="00AF01A0" w:rsidRDefault="00AF01A0">
    <w:pPr>
      <w:pStyle w:val="afe"/>
    </w:pPr>
  </w:p>
  <w:p w14:paraId="5CE44744" w14:textId="77777777" w:rsidR="00AF01A0" w:rsidRDefault="00AF01A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3EA9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D5F0F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6962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991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C5388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3D03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21A1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381C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15D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53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0B97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19F"/>
    <w:rsid w:val="008A7AD2"/>
    <w:rsid w:val="008B5D0C"/>
    <w:rsid w:val="008B7F21"/>
    <w:rsid w:val="008C3B8B"/>
    <w:rsid w:val="008C788F"/>
    <w:rsid w:val="008C7BA2"/>
    <w:rsid w:val="008D12E3"/>
    <w:rsid w:val="008D55D1"/>
    <w:rsid w:val="008D6D53"/>
    <w:rsid w:val="008D7350"/>
    <w:rsid w:val="008F1731"/>
    <w:rsid w:val="008F1AD4"/>
    <w:rsid w:val="0090271F"/>
    <w:rsid w:val="00902E23"/>
    <w:rsid w:val="00903ADA"/>
    <w:rsid w:val="00907A29"/>
    <w:rsid w:val="00912242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0EE5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14E3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24A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40D9"/>
    <w:rsid w:val="00D4582A"/>
    <w:rsid w:val="00D46BBB"/>
    <w:rsid w:val="00D503D2"/>
    <w:rsid w:val="00D552C0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5D8B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1B9E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styleId="afff9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2898C9-9EF9-43EA-8BC0-51857075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111</Words>
  <Characters>635</Characters>
  <Application>Microsoft Office Word</Application>
  <DocSecurity>0</DocSecurity>
  <Lines>5</Lines>
  <Paragraphs>1</Paragraphs>
  <ScaleCrop>false</ScaleCrop>
  <Company>ETSI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Huawei-Chunying Gu</cp:lastModifiedBy>
  <cp:revision>7</cp:revision>
  <cp:lastPrinted>2020-02-05T15:54:00Z</cp:lastPrinted>
  <dcterms:created xsi:type="dcterms:W3CDTF">2023-08-25T05:49:00Z</dcterms:created>
  <dcterms:modified xsi:type="dcterms:W3CDTF">2023-11-02T13:25:00Z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1697678615</vt:lpwstr>
  </property>
  <property fmtid="{D5CDD505-2E9C-101B-9397-08002B2CF9AE}" pid="9" name="_2015_ms_pID_725343">
    <vt:lpwstr>(3)b2Xs8ahxK6p/7yff+E9yNMvpdQoBvbXp0IrOp8kmmbiZ2MKDRwsaBq43gaDb1ybBsPh65kSp
PaPDNgOzYR9fOeak5zP70y2v7KHB8QingXDR6fpbRdnzQNIeMD5Bpz9+PYUsv8VvEKb9zNoR
Rhs2NEkNcuVEl41kT77hv+lRYnqpAdO5pr7WQhbGqRTob6mg5WF1YOJjU40aXtl9J7rxXOVq
xcjVhS1ouOkbfzlQzv</vt:lpwstr>
  </property>
  <property fmtid="{D5CDD505-2E9C-101B-9397-08002B2CF9AE}" pid="10" name="_2015_ms_pID_7253431">
    <vt:lpwstr>/I8z7n2gjjtH6woApxepMPi1lGZb4WSXZtJOal1fRrZMMr7CFsoWeP
Dsb2QtDH31kja9NkDwPr8yqDiUUe3ZPkAjEodADcDUG0ODqaETVzta2TPHBGTunVEUYDEQ65
vbvoJtGSBcuxdweEsnKKe2k2nyF6LhlXdPwtBHZU917RVpBM2SY9qmvVx6wVlyhONpTZBamJ
WY2AxqkWHjK7y/ulTC8bNoA7YXhCfjTVhZ80</vt:lpwstr>
  </property>
  <property fmtid="{D5CDD505-2E9C-101B-9397-08002B2CF9AE}" pid="11" name="_2015_ms_pID_7253432">
    <vt:lpwstr>AA==</vt:lpwstr>
  </property>
</Properties>
</file>